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F3D1F">
        <w:rPr>
          <w:rFonts w:cs="Arial"/>
          <w:b/>
          <w:caps/>
          <w:sz w:val="28"/>
          <w:szCs w:val="28"/>
        </w:rPr>
        <w:t>1318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33AE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33AE5">
              <w:rPr>
                <w:rFonts w:cs="Arial"/>
                <w:sz w:val="20"/>
                <w:szCs w:val="20"/>
              </w:rPr>
              <w:t>Solicita a adoção das providências cabíveis para que façam a capina e limpeza em toda extensão do Bairro Vila Branca.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E7115D" w:rsidRDefault="00E7115D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833AE5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833AE5">
        <w:rPr>
          <w:rFonts w:cs="Arial"/>
        </w:rPr>
        <w:t xml:space="preserve"> </w:t>
      </w:r>
      <w:r w:rsidR="00833AE5" w:rsidRPr="00833AE5">
        <w:rPr>
          <w:rFonts w:cs="Arial"/>
        </w:rPr>
        <w:t>para que façam a capina e limpeza em toda extensão do Bairro Vila Branca.</w:t>
      </w:r>
    </w:p>
    <w:p w:rsidR="00833AE5" w:rsidRDefault="00833AE5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t>Conforme relatos de munícipes, as calçadas e canteiros estão tomados de mato alto, colaborando para o surgimento de insetos e animais peçonhentos</w:t>
      </w:r>
      <w:bookmarkStart w:id="0" w:name="_GoBack"/>
      <w:bookmarkEnd w:id="0"/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7115D">
        <w:rPr>
          <w:rFonts w:cs="Arial"/>
        </w:rPr>
        <w:t>19 de maio de 2021.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7115D" w:rsidRPr="005D429C" w:rsidRDefault="00E7115D" w:rsidP="00E7115D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E7115D" w:rsidRPr="005D429C" w:rsidRDefault="00E7115D" w:rsidP="00E7115D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E7115D" w:rsidRDefault="00E7115D" w:rsidP="00E7115D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6F1" w:rsidRDefault="008236F1">
      <w:r>
        <w:separator/>
      </w:r>
    </w:p>
  </w:endnote>
  <w:endnote w:type="continuationSeparator" w:id="0">
    <w:p w:rsidR="008236F1" w:rsidRDefault="00823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6F1" w:rsidRDefault="008236F1">
      <w:r>
        <w:separator/>
      </w:r>
    </w:p>
  </w:footnote>
  <w:footnote w:type="continuationSeparator" w:id="0">
    <w:p w:rsidR="008236F1" w:rsidRDefault="00823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7115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35072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3D1F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236F1"/>
    <w:rsid w:val="00833AE5"/>
    <w:rsid w:val="00833E7C"/>
    <w:rsid w:val="00835072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802BC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115D"/>
    <w:rsid w:val="00E721EC"/>
    <w:rsid w:val="00E86C30"/>
    <w:rsid w:val="00E90791"/>
    <w:rsid w:val="00E90C30"/>
    <w:rsid w:val="00EB04D6"/>
    <w:rsid w:val="00EC031E"/>
    <w:rsid w:val="00ED2065"/>
    <w:rsid w:val="00ED4D34"/>
    <w:rsid w:val="00EF31E9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7ACD5-2F4F-4A1A-A87B-F6900762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104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2021-05-17T13:57:00Z</cp:lastPrinted>
  <dcterms:created xsi:type="dcterms:W3CDTF">2021-05-17T13:57:00Z</dcterms:created>
  <dcterms:modified xsi:type="dcterms:W3CDTF">2021-05-17T14:04:00Z</dcterms:modified>
</cp:coreProperties>
</file>